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C9A663" w14:textId="77777777" w:rsidR="00424A5A" w:rsidRPr="0064479B" w:rsidRDefault="00424A5A">
      <w:pPr>
        <w:rPr>
          <w:rFonts w:ascii="Arial" w:hAnsi="Arial" w:cs="Arial"/>
          <w:sz w:val="20"/>
          <w:szCs w:val="20"/>
        </w:rPr>
      </w:pPr>
    </w:p>
    <w:p w14:paraId="2001011A" w14:textId="77777777" w:rsidR="00424A5A" w:rsidRPr="0064479B" w:rsidRDefault="00424A5A">
      <w:pPr>
        <w:rPr>
          <w:rFonts w:ascii="Arial" w:hAnsi="Arial" w:cs="Arial"/>
          <w:sz w:val="20"/>
          <w:szCs w:val="20"/>
        </w:rPr>
      </w:pPr>
    </w:p>
    <w:p w14:paraId="619413D1" w14:textId="77777777" w:rsidR="00424A5A" w:rsidRPr="0064479B" w:rsidRDefault="00424A5A" w:rsidP="00424A5A">
      <w:pPr>
        <w:rPr>
          <w:rFonts w:ascii="Arial" w:hAnsi="Arial" w:cs="Arial"/>
          <w:sz w:val="20"/>
          <w:szCs w:val="20"/>
        </w:rPr>
      </w:pPr>
    </w:p>
    <w:p w14:paraId="08C91CCF" w14:textId="77777777" w:rsidR="00424A5A" w:rsidRPr="0064479B" w:rsidRDefault="00424A5A" w:rsidP="00424A5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64479B" w14:paraId="436891F4" w14:textId="77777777">
        <w:tc>
          <w:tcPr>
            <w:tcW w:w="1080" w:type="dxa"/>
            <w:vAlign w:val="center"/>
          </w:tcPr>
          <w:p w14:paraId="2662E98C" w14:textId="77777777" w:rsidR="00424A5A" w:rsidRPr="0064479B" w:rsidRDefault="00424A5A" w:rsidP="003560E2">
            <w:pPr>
              <w:spacing w:before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479B">
              <w:rPr>
                <w:rFonts w:ascii="Arial" w:hAnsi="Arial" w:cs="Arial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3BA66A1D" w14:textId="77777777" w:rsidR="00424A5A" w:rsidRPr="0064479B" w:rsidRDefault="00F80C82" w:rsidP="003560E2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64479B">
              <w:rPr>
                <w:rFonts w:ascii="Arial" w:hAnsi="Arial" w:cs="Arial"/>
                <w:color w:val="0000FF"/>
                <w:sz w:val="20"/>
                <w:szCs w:val="20"/>
              </w:rPr>
              <w:t>43001-3/2022</w:t>
            </w:r>
          </w:p>
        </w:tc>
        <w:tc>
          <w:tcPr>
            <w:tcW w:w="1080" w:type="dxa"/>
            <w:vAlign w:val="center"/>
          </w:tcPr>
          <w:p w14:paraId="7A41B499" w14:textId="77777777" w:rsidR="00424A5A" w:rsidRPr="0064479B" w:rsidRDefault="00424A5A" w:rsidP="003560E2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5BA3829" w14:textId="77777777" w:rsidR="00424A5A" w:rsidRPr="0064479B" w:rsidRDefault="00424A5A" w:rsidP="003560E2">
            <w:pPr>
              <w:spacing w:before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479B">
              <w:rPr>
                <w:rFonts w:ascii="Arial" w:hAnsi="Arial" w:cs="Arial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4094A00" w14:textId="77777777" w:rsidR="00424A5A" w:rsidRPr="0064479B" w:rsidRDefault="00424A5A" w:rsidP="003560E2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A5A" w:rsidRPr="0064479B" w14:paraId="020F79E7" w14:textId="77777777">
        <w:tc>
          <w:tcPr>
            <w:tcW w:w="1080" w:type="dxa"/>
            <w:vAlign w:val="center"/>
          </w:tcPr>
          <w:p w14:paraId="1DB42113" w14:textId="77777777" w:rsidR="00424A5A" w:rsidRPr="0064479B" w:rsidRDefault="00424A5A" w:rsidP="003560E2">
            <w:pPr>
              <w:spacing w:before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479B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22658ACE" w14:textId="77777777" w:rsidR="00424A5A" w:rsidRPr="0064479B" w:rsidRDefault="00424A5A" w:rsidP="00930CA3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C8ABD74" w14:textId="77777777" w:rsidR="00424A5A" w:rsidRPr="0064479B" w:rsidRDefault="00424A5A" w:rsidP="003560E2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192E2F4" w14:textId="77777777" w:rsidR="00424A5A" w:rsidRPr="0064479B" w:rsidRDefault="00424A5A" w:rsidP="003560E2">
            <w:pPr>
              <w:spacing w:before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479B">
              <w:rPr>
                <w:rFonts w:ascii="Arial" w:hAnsi="Arial" w:cs="Arial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5B19A659" w14:textId="77777777" w:rsidR="00424A5A" w:rsidRPr="0064479B" w:rsidRDefault="00F80C82" w:rsidP="003560E2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64479B">
              <w:rPr>
                <w:rFonts w:ascii="Arial" w:hAnsi="Arial" w:cs="Arial"/>
                <w:color w:val="0000FF"/>
                <w:sz w:val="20"/>
                <w:szCs w:val="20"/>
              </w:rPr>
              <w:t>2431-22-300038</w:t>
            </w:r>
          </w:p>
        </w:tc>
      </w:tr>
    </w:tbl>
    <w:p w14:paraId="26C45708" w14:textId="77777777" w:rsidR="00424A5A" w:rsidRPr="0064479B" w:rsidRDefault="00424A5A">
      <w:pPr>
        <w:rPr>
          <w:rFonts w:ascii="Arial" w:hAnsi="Arial" w:cs="Arial"/>
          <w:sz w:val="20"/>
          <w:szCs w:val="20"/>
        </w:rPr>
      </w:pPr>
    </w:p>
    <w:p w14:paraId="554B85A7" w14:textId="77777777" w:rsidR="00E813F4" w:rsidRPr="0064479B" w:rsidRDefault="009D38A0" w:rsidP="00E813F4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Cs w:val="20"/>
        </w:rPr>
      </w:pPr>
      <w:r w:rsidRPr="0064479B">
        <w:rPr>
          <w:rFonts w:ascii="Arial" w:hAnsi="Arial" w:cs="Arial"/>
          <w:b/>
          <w:spacing w:val="20"/>
          <w:szCs w:val="20"/>
        </w:rPr>
        <w:t>SPREMEMBA</w:t>
      </w:r>
      <w:r w:rsidR="00E813F4" w:rsidRPr="0064479B">
        <w:rPr>
          <w:rFonts w:ascii="Arial" w:hAnsi="Arial" w:cs="Arial"/>
          <w:b/>
          <w:spacing w:val="20"/>
          <w:szCs w:val="20"/>
        </w:rPr>
        <w:t xml:space="preserve"> RAZPISNE DOKUMENTACIJE </w:t>
      </w:r>
    </w:p>
    <w:p w14:paraId="4D534DE8" w14:textId="77777777" w:rsidR="00E813F4" w:rsidRPr="0064479B" w:rsidRDefault="00E813F4" w:rsidP="00E813F4">
      <w:pPr>
        <w:pStyle w:val="Konnaopomba-besedilo"/>
        <w:jc w:val="center"/>
        <w:rPr>
          <w:rFonts w:ascii="Arial" w:hAnsi="Arial" w:cs="Arial"/>
          <w:b/>
          <w:spacing w:val="20"/>
          <w:szCs w:val="20"/>
        </w:rPr>
      </w:pPr>
      <w:r w:rsidRPr="0064479B">
        <w:rPr>
          <w:rFonts w:ascii="Arial" w:hAnsi="Arial" w:cs="Arial"/>
          <w:b/>
          <w:spacing w:val="20"/>
          <w:szCs w:val="20"/>
        </w:rPr>
        <w:t xml:space="preserve">za oddajo javnega naročila </w:t>
      </w:r>
    </w:p>
    <w:p w14:paraId="0FE088E3" w14:textId="77777777" w:rsidR="00E813F4" w:rsidRPr="0064479B" w:rsidRDefault="00E813F4" w:rsidP="00E813F4">
      <w:pPr>
        <w:pStyle w:val="Konnaopomba-besedilo"/>
        <w:rPr>
          <w:rFonts w:ascii="Arial" w:hAnsi="Arial" w:cs="Arial"/>
          <w:szCs w:val="20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64479B" w14:paraId="1FA06956" w14:textId="77777777" w:rsidTr="009D38A0">
        <w:tc>
          <w:tcPr>
            <w:tcW w:w="9288" w:type="dxa"/>
          </w:tcPr>
          <w:p w14:paraId="33F02A82" w14:textId="77777777" w:rsidR="003B3A5A" w:rsidRPr="0064479B" w:rsidRDefault="003B3A5A" w:rsidP="003B3A5A">
            <w:pPr>
              <w:pStyle w:val="Konnaopomba-besedilo"/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1F9B7FFD" w14:textId="77777777" w:rsidR="00933585" w:rsidRPr="0064479B" w:rsidRDefault="003B3A5A" w:rsidP="003B3A5A">
            <w:pPr>
              <w:pStyle w:val="Konnaopomba-besedilo"/>
              <w:jc w:val="center"/>
              <w:rPr>
                <w:rFonts w:ascii="Arial" w:hAnsi="Arial" w:cs="Arial"/>
                <w:b/>
                <w:szCs w:val="20"/>
              </w:rPr>
            </w:pPr>
            <w:r w:rsidRPr="0064479B">
              <w:rPr>
                <w:rFonts w:ascii="Arial" w:hAnsi="Arial" w:cs="Arial"/>
                <w:b/>
                <w:szCs w:val="20"/>
              </w:rPr>
              <w:t>Izdelava projektne dokumentacije - izvedbeni načrt (</w:t>
            </w:r>
            <w:proofErr w:type="spellStart"/>
            <w:r w:rsidRPr="0064479B">
              <w:rPr>
                <w:rFonts w:ascii="Arial" w:hAnsi="Arial" w:cs="Arial"/>
                <w:b/>
                <w:szCs w:val="20"/>
              </w:rPr>
              <w:t>IzN</w:t>
            </w:r>
            <w:proofErr w:type="spellEnd"/>
            <w:r w:rsidRPr="0064479B">
              <w:rPr>
                <w:rFonts w:ascii="Arial" w:hAnsi="Arial" w:cs="Arial"/>
                <w:b/>
                <w:szCs w:val="20"/>
              </w:rPr>
              <w:t xml:space="preserve">) za nadgradnjo odseka MB-Ruše na regionalni želez. progi št. 34 MB-Prevalje-d.m. in nadgradnjo želez. </w:t>
            </w:r>
            <w:proofErr w:type="spellStart"/>
            <w:r w:rsidRPr="0064479B">
              <w:rPr>
                <w:rFonts w:ascii="Arial" w:hAnsi="Arial" w:cs="Arial"/>
                <w:b/>
                <w:szCs w:val="20"/>
              </w:rPr>
              <w:t>infrastr</w:t>
            </w:r>
            <w:proofErr w:type="spellEnd"/>
            <w:r w:rsidRPr="0064479B">
              <w:rPr>
                <w:rFonts w:ascii="Arial" w:hAnsi="Arial" w:cs="Arial"/>
                <w:b/>
                <w:szCs w:val="20"/>
              </w:rPr>
              <w:t xml:space="preserve">. na območju želez. trikot. v MB, </w:t>
            </w:r>
          </w:p>
          <w:p w14:paraId="2B89E0AE" w14:textId="77777777" w:rsidR="00933585" w:rsidRPr="0064479B" w:rsidRDefault="00933585" w:rsidP="00933585">
            <w:pPr>
              <w:pStyle w:val="Konnaopomba-besedilo"/>
              <w:rPr>
                <w:rFonts w:ascii="Arial" w:hAnsi="Arial" w:cs="Arial"/>
                <w:szCs w:val="20"/>
              </w:rPr>
            </w:pPr>
          </w:p>
          <w:p w14:paraId="637D4FE5" w14:textId="77777777" w:rsidR="00933585" w:rsidRPr="0064479B" w:rsidRDefault="00933585" w:rsidP="00933585">
            <w:pPr>
              <w:pStyle w:val="Konnaopomba-besedilo"/>
              <w:rPr>
                <w:rFonts w:ascii="Arial" w:hAnsi="Arial" w:cs="Arial"/>
                <w:szCs w:val="20"/>
              </w:rPr>
            </w:pPr>
          </w:p>
          <w:p w14:paraId="596EF87B" w14:textId="77777777" w:rsidR="00933585" w:rsidRPr="0064479B" w:rsidRDefault="00933585" w:rsidP="00933585">
            <w:pPr>
              <w:pStyle w:val="Konnaopomba-besedilo"/>
              <w:rPr>
                <w:rFonts w:ascii="Arial" w:hAnsi="Arial" w:cs="Arial"/>
                <w:szCs w:val="20"/>
              </w:rPr>
            </w:pPr>
            <w:r w:rsidRPr="0064479B">
              <w:rPr>
                <w:rFonts w:ascii="Arial" w:hAnsi="Arial" w:cs="Arial"/>
                <w:szCs w:val="20"/>
              </w:rPr>
              <w:t>JN000718/2022-B01</w:t>
            </w:r>
          </w:p>
          <w:p w14:paraId="113F5CEE" w14:textId="77777777" w:rsidR="003B3A5A" w:rsidRPr="0064479B" w:rsidRDefault="003B3A5A" w:rsidP="00933585">
            <w:pPr>
              <w:pStyle w:val="Konnaopomba-besedilo"/>
              <w:rPr>
                <w:rFonts w:ascii="Arial" w:hAnsi="Arial" w:cs="Arial"/>
                <w:szCs w:val="20"/>
              </w:rPr>
            </w:pPr>
            <w:r w:rsidRPr="0064479B">
              <w:rPr>
                <w:rFonts w:ascii="Arial" w:hAnsi="Arial" w:cs="Arial"/>
                <w:szCs w:val="20"/>
              </w:rPr>
              <w:t>datum objave: 03.02.2022</w:t>
            </w:r>
            <w:r w:rsidRPr="0064479B">
              <w:rPr>
                <w:rFonts w:ascii="Arial" w:hAnsi="Arial" w:cs="Arial"/>
                <w:bCs/>
                <w:szCs w:val="20"/>
              </w:rPr>
              <w:t xml:space="preserve">   </w:t>
            </w:r>
            <w:r w:rsidRPr="0064479B">
              <w:rPr>
                <w:rFonts w:ascii="Arial" w:hAnsi="Arial" w:cs="Arial"/>
                <w:szCs w:val="20"/>
              </w:rPr>
              <w:t xml:space="preserve">(EU 2 - SL - Obvestilo o naročilu) </w:t>
            </w:r>
          </w:p>
          <w:p w14:paraId="46DCCC8F" w14:textId="77777777" w:rsidR="00E813F4" w:rsidRPr="0064479B" w:rsidRDefault="00E813F4" w:rsidP="003560E2">
            <w:pPr>
              <w:pStyle w:val="Konnaopomba-besedilo"/>
              <w:jc w:val="center"/>
              <w:rPr>
                <w:rFonts w:ascii="Arial" w:hAnsi="Arial" w:cs="Arial"/>
                <w:b/>
                <w:szCs w:val="20"/>
              </w:rPr>
            </w:pPr>
          </w:p>
        </w:tc>
      </w:tr>
    </w:tbl>
    <w:p w14:paraId="67F5C47C" w14:textId="77777777" w:rsidR="009D38A0" w:rsidRPr="0064479B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64479B">
        <w:rPr>
          <w:rFonts w:ascii="Arial" w:eastAsia="Arial" w:hAnsi="Arial" w:cs="Arial"/>
          <w:color w:val="000000"/>
          <w:sz w:val="20"/>
          <w:szCs w:val="20"/>
        </w:rPr>
        <w:t xml:space="preserve">Obvestilo o spremembi razpisne dokumentacije je objavljeno na "Portalu javnih naročil" </w:t>
      </w:r>
    </w:p>
    <w:p w14:paraId="5A7FA462" w14:textId="77777777" w:rsidR="009D38A0" w:rsidRPr="0064479B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6DD22D8C" w14:textId="77777777" w:rsidR="009D38A0" w:rsidRPr="0064479B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64479B">
        <w:rPr>
          <w:rFonts w:ascii="Arial" w:eastAsia="Arial" w:hAnsi="Arial" w:cs="Arial"/>
          <w:color w:val="000000"/>
          <w:sz w:val="20"/>
          <w:szCs w:val="20"/>
        </w:rPr>
        <w:t>Obrazložitev sprememb:</w:t>
      </w:r>
    </w:p>
    <w:tbl>
      <w:tblPr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9D38A0" w:rsidRPr="0097465B" w14:paraId="197E2428" w14:textId="77777777" w:rsidTr="002138E6">
        <w:trPr>
          <w:trHeight w:val="835"/>
        </w:trPr>
        <w:tc>
          <w:tcPr>
            <w:tcW w:w="9287" w:type="dxa"/>
          </w:tcPr>
          <w:p w14:paraId="332A4DEB" w14:textId="77777777" w:rsidR="009D38A0" w:rsidRPr="0064479B" w:rsidRDefault="009D38A0" w:rsidP="002138E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FC0629" w14:textId="77777777" w:rsidR="00EE56EB" w:rsidRPr="0097465B" w:rsidRDefault="00EE56EB" w:rsidP="00DE29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</w:pPr>
            <w:bookmarkStart w:id="0" w:name="_GoBack"/>
            <w:bookmarkEnd w:id="0"/>
            <w:r w:rsidRPr="0097465B"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  <w:t>Točka 1 Navodil za pripravo ponudbe se v delu, kjer so navedeni roki spremeni tako, da se glasi:</w:t>
            </w:r>
          </w:p>
          <w:p w14:paraId="77855245" w14:textId="77777777" w:rsidR="00EE56EB" w:rsidRPr="0097465B" w:rsidRDefault="00EE56EB" w:rsidP="00EE56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</w:pPr>
          </w:p>
          <w:tbl>
            <w:tblPr>
              <w:tblW w:w="9356" w:type="dxa"/>
              <w:tblInd w:w="170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94"/>
              <w:gridCol w:w="1559"/>
              <w:gridCol w:w="1701"/>
              <w:gridCol w:w="3402"/>
            </w:tblGrid>
            <w:tr w:rsidR="00EE56EB" w:rsidRPr="0097465B" w14:paraId="00160B5C" w14:textId="77777777" w:rsidTr="004A1860">
              <w:trPr>
                <w:cantSplit/>
              </w:trPr>
              <w:tc>
                <w:tcPr>
                  <w:tcW w:w="2694" w:type="dxa"/>
                  <w:vAlign w:val="center"/>
                </w:tcPr>
                <w:p w14:paraId="50B2192D" w14:textId="77777777" w:rsidR="00EE56EB" w:rsidRPr="0097465B" w:rsidRDefault="00EE56EB" w:rsidP="00EE56EB">
                  <w:pPr>
                    <w:pStyle w:val="Brezrazmikov"/>
                    <w:jc w:val="right"/>
                    <w:rPr>
                      <w:rFonts w:cs="Arial"/>
                      <w:sz w:val="20"/>
                    </w:rPr>
                  </w:pPr>
                  <w:r w:rsidRPr="0097465B">
                    <w:rPr>
                      <w:rFonts w:cs="Arial"/>
                      <w:sz w:val="20"/>
                    </w:rPr>
                    <w:t>Rok za postavitev vprašanj:</w:t>
                  </w:r>
                </w:p>
                <w:p w14:paraId="5B7CB3C7" w14:textId="77777777" w:rsidR="00EE56EB" w:rsidRPr="0097465B" w:rsidRDefault="00EE56EB" w:rsidP="00EE56EB">
                  <w:pPr>
                    <w:pStyle w:val="Brezrazmikov"/>
                    <w:jc w:val="right"/>
                    <w:rPr>
                      <w:rFonts w:cs="Arial"/>
                      <w:sz w:val="20"/>
                    </w:rPr>
                  </w:pPr>
                  <w:r w:rsidRPr="0097465B">
                    <w:rPr>
                      <w:rFonts w:cs="Arial"/>
                      <w:sz w:val="20"/>
                    </w:rPr>
                    <w:t>(datum, ura, e-naslov)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5A09D0BA" w14:textId="6B8719BD" w:rsidR="00EE56EB" w:rsidRPr="0097465B" w:rsidRDefault="00291415" w:rsidP="00EE56EB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7465B">
                    <w:rPr>
                      <w:rFonts w:ascii="Arial" w:hAnsi="Arial" w:cs="Arial"/>
                      <w:sz w:val="20"/>
                      <w:szCs w:val="20"/>
                    </w:rPr>
                    <w:t>24</w:t>
                  </w:r>
                  <w:r w:rsidR="00EE56EB" w:rsidRPr="0097465B">
                    <w:rPr>
                      <w:rFonts w:ascii="Arial" w:hAnsi="Arial" w:cs="Arial"/>
                      <w:sz w:val="20"/>
                      <w:szCs w:val="20"/>
                    </w:rPr>
                    <w:t>. 3. 2022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45995DF1" w14:textId="77777777" w:rsidR="00EE56EB" w:rsidRPr="0097465B" w:rsidRDefault="00EE56EB" w:rsidP="00EE56EB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7465B">
                    <w:rPr>
                      <w:rFonts w:ascii="Arial" w:hAnsi="Arial" w:cs="Arial"/>
                      <w:sz w:val="20"/>
                      <w:szCs w:val="20"/>
                    </w:rPr>
                    <w:t>10:00</w:t>
                  </w:r>
                </w:p>
              </w:tc>
              <w:tc>
                <w:tcPr>
                  <w:tcW w:w="3402" w:type="dxa"/>
                  <w:tcBorders>
                    <w:top w:val="single" w:sz="2" w:space="0" w:color="auto"/>
                  </w:tcBorders>
                  <w:vAlign w:val="center"/>
                </w:tcPr>
                <w:p w14:paraId="27B5AF62" w14:textId="77777777" w:rsidR="00EE56EB" w:rsidRPr="0097465B" w:rsidRDefault="00CD5FC6" w:rsidP="00EE56EB">
                  <w:pPr>
                    <w:spacing w:before="60" w:after="60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8" w:history="1">
                    <w:r w:rsidR="00EE56EB" w:rsidRPr="0097465B">
                      <w:rPr>
                        <w:rStyle w:val="Hiperpovezava"/>
                        <w:rFonts w:ascii="Arial" w:hAnsi="Arial" w:cs="Arial"/>
                        <w:sz w:val="20"/>
                        <w:szCs w:val="20"/>
                      </w:rPr>
                      <w:t>https://www.enarocanje.si</w:t>
                    </w:r>
                  </w:hyperlink>
                </w:p>
              </w:tc>
            </w:tr>
            <w:tr w:rsidR="00EE56EB" w:rsidRPr="0097465B" w14:paraId="0E1F54C1" w14:textId="77777777" w:rsidTr="004A1860">
              <w:trPr>
                <w:cantSplit/>
              </w:trPr>
              <w:tc>
                <w:tcPr>
                  <w:tcW w:w="2694" w:type="dxa"/>
                  <w:vAlign w:val="center"/>
                </w:tcPr>
                <w:p w14:paraId="68BE8A35" w14:textId="77777777" w:rsidR="00EE56EB" w:rsidRPr="0097465B" w:rsidRDefault="00EE56EB" w:rsidP="00EE56EB">
                  <w:pPr>
                    <w:pStyle w:val="Brezrazmikov"/>
                    <w:jc w:val="right"/>
                    <w:rPr>
                      <w:rFonts w:cs="Arial"/>
                      <w:sz w:val="20"/>
                    </w:rPr>
                  </w:pPr>
                  <w:r w:rsidRPr="0097465B">
                    <w:rPr>
                      <w:rFonts w:cs="Arial"/>
                      <w:sz w:val="20"/>
                    </w:rPr>
                    <w:t>Rok za pripravo in objavo odgovorov na vprašanja</w:t>
                  </w:r>
                </w:p>
                <w:p w14:paraId="70C8FF86" w14:textId="77777777" w:rsidR="00EE56EB" w:rsidRPr="0097465B" w:rsidRDefault="00EE56EB" w:rsidP="00EE56EB">
                  <w:pPr>
                    <w:pStyle w:val="Brezrazmikov"/>
                    <w:jc w:val="right"/>
                    <w:rPr>
                      <w:rFonts w:cs="Arial"/>
                      <w:sz w:val="20"/>
                    </w:rPr>
                  </w:pPr>
                  <w:r w:rsidRPr="0097465B">
                    <w:rPr>
                      <w:rFonts w:cs="Arial"/>
                      <w:sz w:val="20"/>
                    </w:rPr>
                    <w:t>(datum, ura, e-naslov)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69FFB136" w14:textId="38F3471F" w:rsidR="00EE56EB" w:rsidRPr="0097465B" w:rsidRDefault="00291415" w:rsidP="00EE56EB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7465B">
                    <w:rPr>
                      <w:rFonts w:ascii="Arial" w:hAnsi="Arial" w:cs="Arial"/>
                      <w:sz w:val="20"/>
                      <w:szCs w:val="20"/>
                    </w:rPr>
                    <w:t>1.4.</w:t>
                  </w:r>
                  <w:r w:rsidR="00EE56EB" w:rsidRPr="0097465B">
                    <w:rPr>
                      <w:rFonts w:ascii="Arial" w:hAnsi="Arial" w:cs="Arial"/>
                      <w:sz w:val="20"/>
                      <w:szCs w:val="20"/>
                    </w:rPr>
                    <w:t xml:space="preserve"> 2022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113E5670" w14:textId="77777777" w:rsidR="00EE56EB" w:rsidRPr="0097465B" w:rsidRDefault="00EE56EB" w:rsidP="00EE56EB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7465B">
                    <w:rPr>
                      <w:rFonts w:ascii="Arial" w:hAnsi="Arial" w:cs="Arial"/>
                      <w:sz w:val="20"/>
                      <w:szCs w:val="20"/>
                    </w:rPr>
                    <w:t>24:00</w:t>
                  </w:r>
                </w:p>
              </w:tc>
              <w:tc>
                <w:tcPr>
                  <w:tcW w:w="3402" w:type="dxa"/>
                  <w:tcBorders>
                    <w:top w:val="single" w:sz="2" w:space="0" w:color="auto"/>
                  </w:tcBorders>
                  <w:vAlign w:val="center"/>
                </w:tcPr>
                <w:p w14:paraId="1F86B6CB" w14:textId="77777777" w:rsidR="00EE56EB" w:rsidRPr="0097465B" w:rsidRDefault="00CD5FC6" w:rsidP="00EE56EB">
                  <w:pPr>
                    <w:spacing w:before="60" w:after="60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9" w:history="1">
                    <w:r w:rsidR="00EE56EB" w:rsidRPr="0097465B">
                      <w:rPr>
                        <w:rStyle w:val="Hiperpovezava"/>
                        <w:rFonts w:ascii="Arial" w:hAnsi="Arial" w:cs="Arial"/>
                        <w:sz w:val="20"/>
                        <w:szCs w:val="20"/>
                      </w:rPr>
                      <w:t>https://www.enarocanje.si</w:t>
                    </w:r>
                  </w:hyperlink>
                </w:p>
              </w:tc>
            </w:tr>
            <w:tr w:rsidR="00EE56EB" w:rsidRPr="0097465B" w14:paraId="44698F66" w14:textId="77777777" w:rsidTr="004A1860">
              <w:trPr>
                <w:cantSplit/>
              </w:trPr>
              <w:tc>
                <w:tcPr>
                  <w:tcW w:w="2694" w:type="dxa"/>
                </w:tcPr>
                <w:p w14:paraId="63031CC5" w14:textId="77777777" w:rsidR="00EE56EB" w:rsidRPr="0097465B" w:rsidRDefault="00EE56EB" w:rsidP="00EE56EB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7465B">
                    <w:rPr>
                      <w:rFonts w:ascii="Arial" w:hAnsi="Arial" w:cs="Arial"/>
                      <w:sz w:val="20"/>
                      <w:szCs w:val="20"/>
                    </w:rPr>
                    <w:t xml:space="preserve">Rok za oddajo ponudb </w:t>
                  </w:r>
                  <w:r w:rsidRPr="0097465B">
                    <w:rPr>
                      <w:rFonts w:ascii="Arial" w:hAnsi="Arial" w:cs="Arial"/>
                      <w:sz w:val="20"/>
                      <w:szCs w:val="20"/>
                    </w:rPr>
                    <w:br/>
                    <w:t>(datum, ura, e-naslov):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0973954D" w14:textId="67FC339F" w:rsidR="00EE56EB" w:rsidRPr="0097465B" w:rsidRDefault="00291415" w:rsidP="00EE56EB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7465B">
                    <w:rPr>
                      <w:rFonts w:ascii="Arial" w:hAnsi="Arial" w:cs="Arial"/>
                      <w:sz w:val="20"/>
                      <w:szCs w:val="20"/>
                    </w:rPr>
                    <w:t>11.4.</w:t>
                  </w:r>
                  <w:r w:rsidR="00EE56EB" w:rsidRPr="0097465B">
                    <w:rPr>
                      <w:rFonts w:ascii="Arial" w:hAnsi="Arial" w:cs="Arial"/>
                      <w:sz w:val="20"/>
                      <w:szCs w:val="20"/>
                    </w:rPr>
                    <w:t xml:space="preserve"> 2022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32335562" w14:textId="77777777" w:rsidR="00EE56EB" w:rsidRPr="0097465B" w:rsidRDefault="00EE56EB" w:rsidP="00EE56EB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7465B">
                    <w:rPr>
                      <w:rFonts w:ascii="Arial" w:hAnsi="Arial" w:cs="Arial"/>
                      <w:sz w:val="20"/>
                      <w:szCs w:val="20"/>
                    </w:rPr>
                    <w:t>10:00</w:t>
                  </w:r>
                </w:p>
              </w:tc>
              <w:tc>
                <w:tcPr>
                  <w:tcW w:w="3402" w:type="dxa"/>
                  <w:tcBorders>
                    <w:top w:val="single" w:sz="2" w:space="0" w:color="auto"/>
                  </w:tcBorders>
                  <w:vAlign w:val="center"/>
                </w:tcPr>
                <w:p w14:paraId="765F6318" w14:textId="77777777" w:rsidR="00EE56EB" w:rsidRPr="0097465B" w:rsidRDefault="00CD5FC6" w:rsidP="00EE56EB">
                  <w:pPr>
                    <w:spacing w:before="60" w:after="60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10" w:history="1">
                    <w:r w:rsidR="00EE56EB" w:rsidRPr="0097465B">
                      <w:rPr>
                        <w:rStyle w:val="Hiperpovezava"/>
                        <w:rFonts w:ascii="Arial" w:hAnsi="Arial" w:cs="Arial"/>
                        <w:sz w:val="20"/>
                        <w:szCs w:val="20"/>
                      </w:rPr>
                      <w:t>https://ejn.gov.si/eJN2</w:t>
                    </w:r>
                  </w:hyperlink>
                </w:p>
              </w:tc>
            </w:tr>
            <w:tr w:rsidR="00EE56EB" w:rsidRPr="0097465B" w14:paraId="7C668E03" w14:textId="77777777" w:rsidTr="004A1860">
              <w:trPr>
                <w:cantSplit/>
              </w:trPr>
              <w:tc>
                <w:tcPr>
                  <w:tcW w:w="2694" w:type="dxa"/>
                </w:tcPr>
                <w:p w14:paraId="20AF0350" w14:textId="77777777" w:rsidR="00EE56EB" w:rsidRPr="0097465B" w:rsidRDefault="00EE56EB" w:rsidP="00EE56EB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7465B">
                    <w:rPr>
                      <w:rFonts w:ascii="Arial" w:hAnsi="Arial" w:cs="Arial"/>
                      <w:sz w:val="20"/>
                      <w:szCs w:val="20"/>
                    </w:rPr>
                    <w:t xml:space="preserve">Odpiranje ponudb </w:t>
                  </w:r>
                  <w:r w:rsidRPr="0097465B">
                    <w:rPr>
                      <w:rFonts w:ascii="Arial" w:hAnsi="Arial" w:cs="Arial"/>
                      <w:sz w:val="20"/>
                      <w:szCs w:val="20"/>
                    </w:rPr>
                    <w:br/>
                    <w:t>(datum, ura, e-naslov):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751EE3EF" w14:textId="51553FEA" w:rsidR="00EE56EB" w:rsidRPr="0097465B" w:rsidRDefault="00291415" w:rsidP="00EE56EB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7465B">
                    <w:rPr>
                      <w:rFonts w:ascii="Arial" w:hAnsi="Arial" w:cs="Arial"/>
                      <w:sz w:val="20"/>
                      <w:szCs w:val="20"/>
                    </w:rPr>
                    <w:t>11.4</w:t>
                  </w:r>
                  <w:r w:rsidR="00EE56EB" w:rsidRPr="0097465B">
                    <w:rPr>
                      <w:rFonts w:ascii="Arial" w:hAnsi="Arial" w:cs="Arial"/>
                      <w:sz w:val="20"/>
                      <w:szCs w:val="20"/>
                    </w:rPr>
                    <w:t>. 2022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3D1B39CA" w14:textId="77777777" w:rsidR="00EE56EB" w:rsidRPr="0097465B" w:rsidRDefault="00EE56EB" w:rsidP="00EE56EB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7465B">
                    <w:rPr>
                      <w:rFonts w:ascii="Arial" w:hAnsi="Arial" w:cs="Arial"/>
                      <w:sz w:val="20"/>
                      <w:szCs w:val="20"/>
                    </w:rPr>
                    <w:t>12.00</w:t>
                  </w:r>
                </w:p>
              </w:tc>
              <w:tc>
                <w:tcPr>
                  <w:tcW w:w="3402" w:type="dxa"/>
                  <w:tcBorders>
                    <w:top w:val="single" w:sz="2" w:space="0" w:color="auto"/>
                  </w:tcBorders>
                  <w:vAlign w:val="center"/>
                </w:tcPr>
                <w:p w14:paraId="5884DEDC" w14:textId="77777777" w:rsidR="00EE56EB" w:rsidRPr="0097465B" w:rsidRDefault="00CD5FC6" w:rsidP="00EE56EB">
                  <w:pPr>
                    <w:spacing w:before="60" w:after="60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11" w:history="1">
                    <w:r w:rsidR="00EE56EB" w:rsidRPr="0097465B">
                      <w:rPr>
                        <w:rStyle w:val="Hiperpovezava"/>
                        <w:rFonts w:ascii="Arial" w:hAnsi="Arial" w:cs="Arial"/>
                        <w:sz w:val="20"/>
                        <w:szCs w:val="20"/>
                      </w:rPr>
                      <w:t>https://ejn.gov.si/eJN2</w:t>
                    </w:r>
                  </w:hyperlink>
                </w:p>
              </w:tc>
            </w:tr>
          </w:tbl>
          <w:p w14:paraId="4B51BAF5" w14:textId="0BE1CBCC" w:rsidR="0064479B" w:rsidRPr="00DE2916" w:rsidRDefault="00F61F65" w:rsidP="00DE2916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E291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73DD7EB" w14:textId="77777777" w:rsidR="009D38A0" w:rsidRPr="0097465B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3A910D7D" w14:textId="4F27EE8E" w:rsidR="009D38A0" w:rsidRPr="0064479B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 w:rsidRPr="0097465B">
        <w:rPr>
          <w:rFonts w:ascii="Arial" w:eastAsia="Arial" w:hAnsi="Arial" w:cs="Arial"/>
          <w:color w:val="000000"/>
          <w:sz w:val="20"/>
          <w:szCs w:val="20"/>
        </w:rPr>
        <w:t xml:space="preserve">Spremembe so sestavni del razpisne dokumentacije in jih je </w:t>
      </w:r>
      <w:r w:rsidR="00124730" w:rsidRPr="0097465B">
        <w:rPr>
          <w:rFonts w:ascii="Arial" w:eastAsia="Arial" w:hAnsi="Arial" w:cs="Arial"/>
          <w:color w:val="000000"/>
          <w:sz w:val="20"/>
          <w:szCs w:val="20"/>
        </w:rPr>
        <w:t>treba</w:t>
      </w:r>
      <w:r w:rsidRPr="0097465B">
        <w:rPr>
          <w:rFonts w:ascii="Arial" w:eastAsia="Arial" w:hAnsi="Arial" w:cs="Arial"/>
          <w:color w:val="000000"/>
          <w:sz w:val="20"/>
          <w:szCs w:val="20"/>
        </w:rPr>
        <w:t xml:space="preserve"> upoštevati pri pripravi ponudbe.</w:t>
      </w:r>
    </w:p>
    <w:p w14:paraId="69BF5A4F" w14:textId="77777777" w:rsidR="001807AD" w:rsidRPr="0064479B" w:rsidRDefault="001807AD" w:rsidP="00B84586">
      <w:pPr>
        <w:widowControl w:val="0"/>
        <w:spacing w:before="60" w:line="254" w:lineRule="atLeast"/>
        <w:ind w:left="360"/>
        <w:jc w:val="both"/>
        <w:rPr>
          <w:rFonts w:ascii="Arial" w:hAnsi="Arial" w:cs="Arial"/>
          <w:sz w:val="20"/>
          <w:szCs w:val="20"/>
        </w:rPr>
      </w:pPr>
    </w:p>
    <w:sectPr w:rsidR="001807AD" w:rsidRPr="0064479B">
      <w:footerReference w:type="default" r:id="rId12"/>
      <w:headerReference w:type="first" r:id="rId13"/>
      <w:footerReference w:type="first" r:id="rId14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DB48F1" w14:textId="77777777" w:rsidR="00CD5FC6" w:rsidRDefault="00CD5FC6">
      <w:r>
        <w:separator/>
      </w:r>
    </w:p>
  </w:endnote>
  <w:endnote w:type="continuationSeparator" w:id="0">
    <w:p w14:paraId="58FC98D1" w14:textId="77777777" w:rsidR="00CD5FC6" w:rsidRDefault="00CD5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C99CC5" w14:textId="77777777" w:rsidR="00E813F4" w:rsidRDefault="00E813F4">
    <w:pPr>
      <w:pStyle w:val="Noga"/>
      <w:rPr>
        <w:sz w:val="16"/>
      </w:rPr>
    </w:pPr>
  </w:p>
  <w:tbl>
    <w:tblPr>
      <w:tblW w:w="0" w:type="auto"/>
      <w:tblInd w:w="-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584DEF82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578FF84C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4935676E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20CDCF6A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129AD0EE" w14:textId="1E87902E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DE2916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DE2916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40EA3F25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75853E03" w14:textId="77777777"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C71D2" w14:textId="77777777" w:rsidR="00E813F4" w:rsidRDefault="00E813F4" w:rsidP="002507C2">
    <w:pPr>
      <w:pStyle w:val="Noga"/>
      <w:ind w:firstLine="540"/>
    </w:pPr>
    <w:r>
      <w:t xml:space="preserve">  </w:t>
    </w:r>
    <w:r w:rsidR="007F559A" w:rsidRPr="00643501">
      <w:rPr>
        <w:noProof/>
        <w:lang w:eastAsia="sl-SI"/>
      </w:rPr>
      <w:drawing>
        <wp:inline distT="0" distB="0" distL="0" distR="0" wp14:anchorId="558EBE41" wp14:editId="60259D60">
          <wp:extent cx="542925" cy="428625"/>
          <wp:effectExtent l="0" t="0" r="0" b="0"/>
          <wp:docPr id="1" name="Slika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643501">
      <w:rPr>
        <w:noProof/>
        <w:lang w:eastAsia="sl-SI"/>
      </w:rPr>
      <w:drawing>
        <wp:inline distT="0" distB="0" distL="0" distR="0" wp14:anchorId="1E135CF2" wp14:editId="67E1670F">
          <wp:extent cx="428625" cy="428625"/>
          <wp:effectExtent l="0" t="0" r="0" b="0"/>
          <wp:docPr id="2" name="Slika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CF74F9">
      <w:rPr>
        <w:noProof/>
        <w:lang w:eastAsia="sl-SI"/>
      </w:rPr>
      <w:drawing>
        <wp:inline distT="0" distB="0" distL="0" distR="0" wp14:anchorId="4D3B9EAA" wp14:editId="0342AF09">
          <wp:extent cx="2343150" cy="333375"/>
          <wp:effectExtent l="0" t="0" r="0" b="0"/>
          <wp:docPr id="3" name="Slika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385741C2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79ECDC" w14:textId="77777777" w:rsidR="00CD5FC6" w:rsidRDefault="00CD5FC6">
      <w:r>
        <w:separator/>
      </w:r>
    </w:p>
  </w:footnote>
  <w:footnote w:type="continuationSeparator" w:id="0">
    <w:p w14:paraId="5F478BFD" w14:textId="77777777" w:rsidR="00CD5FC6" w:rsidRDefault="00CD5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0CA75" w14:textId="77777777" w:rsidR="00DB7CDA" w:rsidRDefault="007F559A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 wp14:anchorId="1B43DBFA" wp14:editId="155AC044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4FA52F2"/>
    <w:multiLevelType w:val="hybridMultilevel"/>
    <w:tmpl w:val="5D38865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3685A1E"/>
    <w:multiLevelType w:val="hybridMultilevel"/>
    <w:tmpl w:val="26AE5F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3B8949C3"/>
    <w:multiLevelType w:val="hybridMultilevel"/>
    <w:tmpl w:val="1FE29CC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BC66C5"/>
    <w:multiLevelType w:val="multilevel"/>
    <w:tmpl w:val="E57A23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hint="default"/>
      </w:rPr>
    </w:lvl>
  </w:abstractNum>
  <w:abstractNum w:abstractNumId="19" w15:restartNumberingAfterBreak="0">
    <w:nsid w:val="44D43F39"/>
    <w:multiLevelType w:val="multilevel"/>
    <w:tmpl w:val="44A6E0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5824382D"/>
    <w:multiLevelType w:val="hybridMultilevel"/>
    <w:tmpl w:val="FD626602"/>
    <w:lvl w:ilvl="0" w:tplc="C0646C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A45CC6"/>
    <w:multiLevelType w:val="hybridMultilevel"/>
    <w:tmpl w:val="3B685B0A"/>
    <w:lvl w:ilvl="0" w:tplc="65EA28D0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3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23"/>
  </w:num>
  <w:num w:numId="4">
    <w:abstractNumId w:val="6"/>
  </w:num>
  <w:num w:numId="5">
    <w:abstractNumId w:val="16"/>
  </w:num>
  <w:num w:numId="6">
    <w:abstractNumId w:val="22"/>
  </w:num>
  <w:num w:numId="7">
    <w:abstractNumId w:val="14"/>
  </w:num>
  <w:num w:numId="8">
    <w:abstractNumId w:val="4"/>
  </w:num>
  <w:num w:numId="9">
    <w:abstractNumId w:val="10"/>
  </w:num>
  <w:num w:numId="10">
    <w:abstractNumId w:val="5"/>
  </w:num>
  <w:num w:numId="11">
    <w:abstractNumId w:val="0"/>
  </w:num>
  <w:num w:numId="12">
    <w:abstractNumId w:val="2"/>
  </w:num>
  <w:num w:numId="13">
    <w:abstractNumId w:val="12"/>
  </w:num>
  <w:num w:numId="14">
    <w:abstractNumId w:val="15"/>
  </w:num>
  <w:num w:numId="15">
    <w:abstractNumId w:val="11"/>
  </w:num>
  <w:num w:numId="16">
    <w:abstractNumId w:val="3"/>
  </w:num>
  <w:num w:numId="17">
    <w:abstractNumId w:val="9"/>
  </w:num>
  <w:num w:numId="18">
    <w:abstractNumId w:val="20"/>
  </w:num>
  <w:num w:numId="19">
    <w:abstractNumId w:val="7"/>
  </w:num>
  <w:num w:numId="20">
    <w:abstractNumId w:val="13"/>
  </w:num>
  <w:num w:numId="21">
    <w:abstractNumId w:val="21"/>
  </w:num>
  <w:num w:numId="22">
    <w:abstractNumId w:val="17"/>
  </w:num>
  <w:num w:numId="23">
    <w:abstractNumId w:val="19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59A"/>
    <w:rsid w:val="00047B31"/>
    <w:rsid w:val="000646A9"/>
    <w:rsid w:val="000D26D8"/>
    <w:rsid w:val="000F3E30"/>
    <w:rsid w:val="00124730"/>
    <w:rsid w:val="00153A8C"/>
    <w:rsid w:val="001807AD"/>
    <w:rsid w:val="001836BB"/>
    <w:rsid w:val="001D44F1"/>
    <w:rsid w:val="00206FA2"/>
    <w:rsid w:val="00216549"/>
    <w:rsid w:val="00241CBF"/>
    <w:rsid w:val="002507C2"/>
    <w:rsid w:val="00261DE6"/>
    <w:rsid w:val="0027324D"/>
    <w:rsid w:val="00290551"/>
    <w:rsid w:val="00291415"/>
    <w:rsid w:val="002A4D26"/>
    <w:rsid w:val="002D7952"/>
    <w:rsid w:val="003133A6"/>
    <w:rsid w:val="003560E2"/>
    <w:rsid w:val="003579C0"/>
    <w:rsid w:val="0039557D"/>
    <w:rsid w:val="003B3A5A"/>
    <w:rsid w:val="003E4F5C"/>
    <w:rsid w:val="00424A5A"/>
    <w:rsid w:val="0044323F"/>
    <w:rsid w:val="004B34B5"/>
    <w:rsid w:val="004D2D64"/>
    <w:rsid w:val="004F464F"/>
    <w:rsid w:val="00501B04"/>
    <w:rsid w:val="0051710A"/>
    <w:rsid w:val="0051781E"/>
    <w:rsid w:val="00556816"/>
    <w:rsid w:val="00576F77"/>
    <w:rsid w:val="0059421A"/>
    <w:rsid w:val="005A71D9"/>
    <w:rsid w:val="00623B5D"/>
    <w:rsid w:val="00623DE4"/>
    <w:rsid w:val="00634B0D"/>
    <w:rsid w:val="00637BE6"/>
    <w:rsid w:val="0064233B"/>
    <w:rsid w:val="0064412D"/>
    <w:rsid w:val="0064479B"/>
    <w:rsid w:val="00660A7C"/>
    <w:rsid w:val="006A3D4E"/>
    <w:rsid w:val="006F3C42"/>
    <w:rsid w:val="007F559A"/>
    <w:rsid w:val="008044BF"/>
    <w:rsid w:val="00837730"/>
    <w:rsid w:val="008B0B1D"/>
    <w:rsid w:val="0093057B"/>
    <w:rsid w:val="00930CA3"/>
    <w:rsid w:val="00933585"/>
    <w:rsid w:val="00970CAB"/>
    <w:rsid w:val="0097465B"/>
    <w:rsid w:val="009B1FD9"/>
    <w:rsid w:val="009C6D68"/>
    <w:rsid w:val="009D38A0"/>
    <w:rsid w:val="00A05C73"/>
    <w:rsid w:val="00A17575"/>
    <w:rsid w:val="00A531CD"/>
    <w:rsid w:val="00A55A82"/>
    <w:rsid w:val="00AC4221"/>
    <w:rsid w:val="00AD3747"/>
    <w:rsid w:val="00AD79F5"/>
    <w:rsid w:val="00B1228C"/>
    <w:rsid w:val="00B84586"/>
    <w:rsid w:val="00BC2C28"/>
    <w:rsid w:val="00C21498"/>
    <w:rsid w:val="00C5343C"/>
    <w:rsid w:val="00C84FE2"/>
    <w:rsid w:val="00CB2120"/>
    <w:rsid w:val="00CD5FC6"/>
    <w:rsid w:val="00CF2ADB"/>
    <w:rsid w:val="00D249BA"/>
    <w:rsid w:val="00D63C34"/>
    <w:rsid w:val="00D832E7"/>
    <w:rsid w:val="00D84AAD"/>
    <w:rsid w:val="00DB74E8"/>
    <w:rsid w:val="00DB7CDA"/>
    <w:rsid w:val="00DE2916"/>
    <w:rsid w:val="00E11A6A"/>
    <w:rsid w:val="00E51016"/>
    <w:rsid w:val="00E66D5B"/>
    <w:rsid w:val="00E813F4"/>
    <w:rsid w:val="00E9531E"/>
    <w:rsid w:val="00EA1375"/>
    <w:rsid w:val="00EE56EB"/>
    <w:rsid w:val="00EF18AC"/>
    <w:rsid w:val="00F2531F"/>
    <w:rsid w:val="00F34F25"/>
    <w:rsid w:val="00F61F65"/>
    <w:rsid w:val="00F80C82"/>
    <w:rsid w:val="00FA1E40"/>
    <w:rsid w:val="00FD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9CE86B"/>
  <w15:chartTrackingRefBased/>
  <w15:docId w15:val="{31AE2A6F-51F1-4F90-81DE-6EFA5A1D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B0B1D"/>
    <w:pPr>
      <w:ind w:left="720"/>
      <w:contextualSpacing/>
    </w:pPr>
  </w:style>
  <w:style w:type="table" w:styleId="Tabelamrea">
    <w:name w:val="Table Grid"/>
    <w:basedOn w:val="Navadnatabela"/>
    <w:rsid w:val="00EE56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EE56EB"/>
    <w:rPr>
      <w:rFonts w:ascii="Arial" w:hAnsi="Arial"/>
      <w:sz w:val="22"/>
    </w:rPr>
  </w:style>
  <w:style w:type="character" w:styleId="Pripombasklic">
    <w:name w:val="annotation reference"/>
    <w:basedOn w:val="Privzetapisavaodstavka"/>
    <w:rsid w:val="00047B31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47B3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47B31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47B3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047B3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arocanje.si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jn.gov.si/mojej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jn.gov.si/mojej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narocanje.si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ljanaR\AppData\Local\Temp\notes984B53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B685C53-A62C-46B5-8454-12BF5BE97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4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Windows User</dc:creator>
  <cp:keywords/>
  <dc:description/>
  <cp:lastModifiedBy>Windows User</cp:lastModifiedBy>
  <cp:revision>3</cp:revision>
  <cp:lastPrinted>2008-09-04T08:55:00Z</cp:lastPrinted>
  <dcterms:created xsi:type="dcterms:W3CDTF">2022-03-18T13:39:00Z</dcterms:created>
  <dcterms:modified xsi:type="dcterms:W3CDTF">2022-03-18T13:42:00Z</dcterms:modified>
</cp:coreProperties>
</file>